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A106C" w14:textId="77777777" w:rsidR="00566631" w:rsidRDefault="00566631" w:rsidP="005666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CLAXTON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fl.1500)</w:t>
      </w:r>
    </w:p>
    <w:p w14:paraId="19A4CE49" w14:textId="77777777" w:rsidR="00566631" w:rsidRDefault="00566631" w:rsidP="005666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 Durham.</w:t>
      </w:r>
    </w:p>
    <w:p w14:paraId="628A9232" w14:textId="77777777" w:rsidR="00566631" w:rsidRDefault="00566631" w:rsidP="005666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9177388" w14:textId="77777777" w:rsidR="00566631" w:rsidRDefault="00566631" w:rsidP="005666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3B833C7" w14:textId="77777777" w:rsidR="00566631" w:rsidRDefault="00566631" w:rsidP="005666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1500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held 8 burgages amalgamated into a close at the top of Crossgate.</w:t>
      </w:r>
    </w:p>
    <w:p w14:paraId="1CA70714" w14:textId="77777777" w:rsidR="00566631" w:rsidRDefault="00566631" w:rsidP="00566631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(“The Development of a Northern Town in the Later Middle Ages” The City of Durham ca.1250-1540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by Margaret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M.Counsell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submitted for the degree of D.Phil. at The University of York, Department of History, October 1485 p.68)</w:t>
      </w:r>
    </w:p>
    <w:p w14:paraId="4EC73D11" w14:textId="77777777" w:rsidR="00566631" w:rsidRDefault="00566631" w:rsidP="005666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C7E94DC" w14:textId="77777777" w:rsidR="00566631" w:rsidRDefault="00566631" w:rsidP="005666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F21940A" w14:textId="77777777" w:rsidR="00566631" w:rsidRDefault="00566631" w:rsidP="00566631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 August 2022</w:t>
      </w:r>
    </w:p>
    <w:p w14:paraId="52486A2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C2BC5" w14:textId="77777777" w:rsidR="00566631" w:rsidRDefault="00566631" w:rsidP="009139A6">
      <w:r>
        <w:separator/>
      </w:r>
    </w:p>
  </w:endnote>
  <w:endnote w:type="continuationSeparator" w:id="0">
    <w:p w14:paraId="46753528" w14:textId="77777777" w:rsidR="00566631" w:rsidRDefault="005666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C4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1EB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75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C3819" w14:textId="77777777" w:rsidR="00566631" w:rsidRDefault="00566631" w:rsidP="009139A6">
      <w:r>
        <w:separator/>
      </w:r>
    </w:p>
  </w:footnote>
  <w:footnote w:type="continuationSeparator" w:id="0">
    <w:p w14:paraId="11EB380A" w14:textId="77777777" w:rsidR="00566631" w:rsidRDefault="005666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A45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9F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3A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631"/>
    <w:rsid w:val="000666E0"/>
    <w:rsid w:val="002510B7"/>
    <w:rsid w:val="0056663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52CBA"/>
  <w15:chartTrackingRefBased/>
  <w15:docId w15:val="{66349071-82AA-4498-9C65-169B8E921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2022-08-17T20:15:00Z</dcterms:created>
  <dcterms:modified xsi:type="dcterms:W3CDTF">2022-08-17T20:16:00Z</dcterms:modified>
</cp:coreProperties>
</file>